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604" w:type="dxa"/>
        <w:tblLayout w:type="fixed"/>
        <w:tblLook w:val="04A0"/>
      </w:tblPr>
      <w:tblGrid>
        <w:gridCol w:w="2594"/>
        <w:gridCol w:w="8713"/>
        <w:gridCol w:w="1843"/>
        <w:gridCol w:w="236"/>
        <w:gridCol w:w="898"/>
        <w:gridCol w:w="236"/>
        <w:gridCol w:w="331"/>
        <w:gridCol w:w="236"/>
        <w:gridCol w:w="189"/>
        <w:gridCol w:w="104"/>
        <w:gridCol w:w="1224"/>
      </w:tblGrid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Pr="004A2DC6" w:rsidRDefault="004D751D" w:rsidP="0001076C">
            <w:pPr>
              <w:rPr>
                <w:lang w:val="en-US"/>
              </w:rPr>
            </w:pP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1D" w:rsidRDefault="004D751D" w:rsidP="0006352A">
            <w:r>
              <w:t>Приложение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/>
        </w:tc>
      </w:tr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1D" w:rsidRDefault="004D751D" w:rsidP="0006352A">
            <w:r>
              <w:t>к решению Саратовской</w:t>
            </w:r>
            <w:r>
              <w:br/>
              <w:t>городской Думы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/>
        </w:tc>
      </w:tr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1D" w:rsidRPr="000C396E" w:rsidRDefault="004D751D" w:rsidP="0006352A">
            <w:r>
              <w:t xml:space="preserve">от               №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Pr="000C396E" w:rsidRDefault="004D751D" w:rsidP="00E7707B"/>
        </w:tc>
      </w:tr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r>
              <w:t xml:space="preserve">  </w:t>
            </w: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</w:tr>
      <w:tr w:rsidR="004D751D" w:rsidRPr="00A53A96" w:rsidTr="004D751D">
        <w:trPr>
          <w:gridAfter w:val="2"/>
          <w:wAfter w:w="1328" w:type="dxa"/>
          <w:cantSplit/>
        </w:trPr>
        <w:tc>
          <w:tcPr>
            <w:tcW w:w="152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A53A96">
            <w:pPr>
              <w:jc w:val="center"/>
            </w:pPr>
            <w:r>
              <w:t>Доходы бюджета муниципального образования «Город Саратов»</w:t>
            </w:r>
          </w:p>
          <w:p w:rsidR="004D751D" w:rsidRDefault="004D751D" w:rsidP="00A53A96">
            <w:pPr>
              <w:jc w:val="center"/>
            </w:pPr>
            <w:r>
              <w:t xml:space="preserve">по кодам классификации доходов бюджета за 2019 год  </w:t>
            </w:r>
          </w:p>
        </w:tc>
      </w:tr>
      <w:tr w:rsidR="004D751D" w:rsidRPr="00A53A96" w:rsidTr="004D751D">
        <w:trPr>
          <w:gridAfter w:val="3"/>
          <w:wAfter w:w="1517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r>
              <w:t xml:space="preserve">  </w:t>
            </w: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Pr="00A53A96" w:rsidRDefault="004D751D" w:rsidP="0006352A">
            <w:pPr>
              <w:jc w:val="right"/>
            </w:pPr>
            <w: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Pr="00A53A96" w:rsidRDefault="004D751D" w:rsidP="0001076C">
            <w:pPr>
              <w:jc w:val="right"/>
            </w:pPr>
          </w:p>
        </w:tc>
      </w:tr>
      <w:tr w:rsidR="004D751D" w:rsidRPr="00A53A96" w:rsidTr="004D751D">
        <w:trPr>
          <w:gridAfter w:val="4"/>
          <w:wAfter w:w="1753" w:type="dxa"/>
          <w:cantSplit/>
          <w:trHeight w:val="580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1D" w:rsidRDefault="004D751D" w:rsidP="0001076C">
            <w:pPr>
              <w:jc w:val="center"/>
            </w:pPr>
            <w:r>
              <w:t>Код</w:t>
            </w:r>
          </w:p>
        </w:tc>
        <w:tc>
          <w:tcPr>
            <w:tcW w:w="8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>
            <w:pPr>
              <w:jc w:val="center"/>
            </w:pPr>
            <w: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>
            <w:pPr>
              <w:jc w:val="center"/>
            </w:pPr>
            <w:r>
              <w:t>Уточненные бюджетные назначения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1D" w:rsidRPr="00A53A96" w:rsidRDefault="004D751D" w:rsidP="00A53A96">
            <w:pPr>
              <w:jc w:val="center"/>
            </w:pPr>
            <w:r>
              <w:t>Исполнено</w:t>
            </w:r>
          </w:p>
        </w:tc>
      </w:tr>
    </w:tbl>
    <w:p w:rsidR="00DD1282" w:rsidRPr="00DD1282" w:rsidRDefault="00DD1282">
      <w:pPr>
        <w:rPr>
          <w:sz w:val="2"/>
        </w:rPr>
      </w:pPr>
    </w:p>
    <w:tbl>
      <w:tblPr>
        <w:tblW w:w="14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8713"/>
        <w:gridCol w:w="1832"/>
        <w:gridCol w:w="307"/>
        <w:gridCol w:w="1394"/>
      </w:tblGrid>
      <w:tr w:rsidR="00A53A96" w:rsidTr="004D751D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1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2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4</w:t>
            </w:r>
          </w:p>
        </w:tc>
      </w:tr>
      <w:tr w:rsidR="00A53A96" w:rsidRPr="00A53A96" w:rsidTr="004D751D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1 00 00000 00 0000 000 </w:t>
            </w:r>
          </w:p>
        </w:tc>
        <w:tc>
          <w:tcPr>
            <w:tcW w:w="871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53A96" w:rsidRDefault="00A53A96" w:rsidP="0001076C">
            <w:r>
              <w:t>НАЛОГОВЫЕ И НЕНАЛОГОВЫЕ ДОХОДЫ</w:t>
            </w:r>
          </w:p>
        </w:tc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7 203 596,0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53A96" w:rsidRPr="002F76B5" w:rsidRDefault="00A53A96" w:rsidP="002F76B5">
            <w:pPr>
              <w:jc w:val="right"/>
              <w:rPr>
                <w:lang w:val="en-US"/>
              </w:rPr>
            </w:pPr>
            <w:r>
              <w:t xml:space="preserve">7 </w:t>
            </w:r>
            <w:r w:rsidR="002F76B5">
              <w:rPr>
                <w:lang w:val="en-US"/>
              </w:rPr>
              <w:t>215</w:t>
            </w:r>
            <w:r>
              <w:t xml:space="preserve"> </w:t>
            </w:r>
            <w:r w:rsidR="002F76B5">
              <w:rPr>
                <w:lang w:val="en-US"/>
              </w:rPr>
              <w:t>657</w:t>
            </w:r>
            <w:r>
              <w:t>,</w:t>
            </w:r>
            <w:r w:rsidR="002F76B5">
              <w:rPr>
                <w:lang w:val="en-US"/>
              </w:rPr>
              <w:t>2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НАЛОГИ НА ПРИБЫЛЬ, ДОХОДЫ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4 550 000,0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A53A96">
            <w:pPr>
              <w:jc w:val="right"/>
            </w:pPr>
            <w:r>
              <w:t>4 607 744,0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1 01 02000 01 0000 110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Налог на доходы физических лиц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4 550 000,0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 xml:space="preserve">4 607 </w:t>
            </w:r>
            <w:r w:rsidR="008953D7">
              <w:t>744</w:t>
            </w:r>
            <w:r>
              <w:t>,0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48 116,3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4</w:t>
            </w:r>
            <w:r w:rsidR="00A53A96">
              <w:t xml:space="preserve">7 </w:t>
            </w:r>
            <w:r>
              <w:t>91</w:t>
            </w:r>
            <w:r w:rsidR="00A53A96">
              <w:t>5,</w:t>
            </w:r>
            <w:r>
              <w:t>6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1 03 02000 01 0000 110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48 116,3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4</w:t>
            </w:r>
            <w:r w:rsidR="00A53A96">
              <w:t xml:space="preserve">7 </w:t>
            </w:r>
            <w:r>
              <w:t>91</w:t>
            </w:r>
            <w:r w:rsidR="00A53A96">
              <w:t>5,</w:t>
            </w:r>
            <w:r>
              <w:t>6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1 05 00000 00 0000 000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НАЛОГИ НА СОВОКУПНЫЙ ДОХОД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604 630,8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622</w:t>
            </w:r>
            <w:r w:rsidR="00A53A96">
              <w:t xml:space="preserve"> </w:t>
            </w:r>
            <w:r>
              <w:t>174</w:t>
            </w:r>
            <w:r w:rsidR="00A53A96">
              <w:t>,</w:t>
            </w:r>
            <w:r>
              <w:t>5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1 05 02000 02 0000 110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Единый налог на вмененный доход для отдельных видов деятельности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562 106,0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5</w:t>
            </w:r>
            <w:r w:rsidR="008953D7">
              <w:t>72</w:t>
            </w:r>
            <w:r>
              <w:t xml:space="preserve"> </w:t>
            </w:r>
            <w:r w:rsidR="008953D7">
              <w:t>227</w:t>
            </w:r>
            <w:r>
              <w:t>,</w:t>
            </w:r>
            <w:r w:rsidR="008953D7">
              <w:t>9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1 05 03000 01 0000 110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Единый сельскохозяйственный налог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10 198,8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10</w:t>
            </w:r>
            <w:r w:rsidR="00A53A96">
              <w:t xml:space="preserve"> </w:t>
            </w:r>
            <w:r>
              <w:t>369</w:t>
            </w:r>
            <w:r w:rsidR="00A53A96">
              <w:t>,0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1 05 04010 02 0000 110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32 326,0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3</w:t>
            </w:r>
            <w:r w:rsidR="008953D7">
              <w:t>9</w:t>
            </w:r>
            <w:r>
              <w:t xml:space="preserve"> </w:t>
            </w:r>
            <w:r w:rsidR="008953D7">
              <w:t>577</w:t>
            </w:r>
            <w:r>
              <w:t>,</w:t>
            </w:r>
            <w:r w:rsidR="008953D7">
              <w:t>6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НАЛОГИ НА ИМУЩЕСТВО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968 705,0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9</w:t>
            </w:r>
            <w:r w:rsidR="008953D7">
              <w:t>09</w:t>
            </w:r>
            <w:r>
              <w:t xml:space="preserve"> </w:t>
            </w:r>
            <w:r w:rsidR="008953D7">
              <w:t>11</w:t>
            </w:r>
            <w:r>
              <w:t>9,0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1 06 01020 04 0000 110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586 352,0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5</w:t>
            </w:r>
            <w:r w:rsidR="008953D7">
              <w:t>14</w:t>
            </w:r>
            <w:r>
              <w:t xml:space="preserve"> </w:t>
            </w:r>
            <w:r w:rsidR="008953D7">
              <w:t>68</w:t>
            </w:r>
            <w:r>
              <w:t>2,</w:t>
            </w:r>
            <w:r w:rsidR="008953D7">
              <w:t>4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1 06 06000 00 0000 110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Земельный налог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382 353,0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3</w:t>
            </w:r>
            <w:r w:rsidR="008953D7">
              <w:t>94</w:t>
            </w:r>
            <w:r>
              <w:t xml:space="preserve"> 4</w:t>
            </w:r>
            <w:r w:rsidR="008953D7">
              <w:t>3</w:t>
            </w:r>
            <w:r>
              <w:t>6,</w:t>
            </w:r>
            <w:r w:rsidR="008953D7">
              <w:t>6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1 08 00000 00 0000 000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ГОСУДАРСТВЕННАЯ ПОШЛИНА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188 666,2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177</w:t>
            </w:r>
            <w:r w:rsidR="00A53A96">
              <w:t xml:space="preserve"> </w:t>
            </w:r>
            <w:r>
              <w:t>972</w:t>
            </w:r>
            <w:r w:rsidR="00A53A96">
              <w:t>,</w:t>
            </w:r>
            <w:r>
              <w:t>3</w:t>
            </w:r>
          </w:p>
        </w:tc>
      </w:tr>
      <w:tr w:rsidR="008953D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953D7" w:rsidRDefault="008953D7" w:rsidP="0001076C">
            <w:pPr>
              <w:jc w:val="center"/>
            </w:pPr>
            <w:r>
              <w:t>1</w:t>
            </w:r>
            <w:r w:rsidR="00BF4378">
              <w:rPr>
                <w:lang w:val="en-US"/>
              </w:rPr>
              <w:t xml:space="preserve"> </w:t>
            </w:r>
            <w:r>
              <w:t>09 00000 00 0000 000</w:t>
            </w:r>
          </w:p>
          <w:p w:rsidR="008953D7" w:rsidRDefault="008953D7" w:rsidP="0001076C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8953D7" w:rsidRDefault="00BF67DC" w:rsidP="0001076C">
            <w:r w:rsidRPr="00BF67DC"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8953D7" w:rsidRDefault="008953D7" w:rsidP="0001076C">
            <w:pPr>
              <w:jc w:val="right"/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8953D7" w:rsidRDefault="008953D7" w:rsidP="008953D7">
            <w:pPr>
              <w:jc w:val="right"/>
            </w:pPr>
            <w:r>
              <w:t>2,1</w:t>
            </w:r>
          </w:p>
        </w:tc>
      </w:tr>
      <w:tr w:rsidR="008953D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953D7" w:rsidRDefault="008953D7" w:rsidP="0001076C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8953D7" w:rsidRDefault="008953D7" w:rsidP="0001076C"/>
        </w:tc>
        <w:tc>
          <w:tcPr>
            <w:tcW w:w="1832" w:type="dxa"/>
            <w:shd w:val="clear" w:color="auto" w:fill="auto"/>
            <w:vAlign w:val="bottom"/>
            <w:hideMark/>
          </w:tcPr>
          <w:p w:rsidR="008953D7" w:rsidRDefault="008953D7" w:rsidP="0001076C">
            <w:pPr>
              <w:jc w:val="right"/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8953D7" w:rsidRDefault="008953D7" w:rsidP="008953D7">
            <w:pPr>
              <w:jc w:val="right"/>
            </w:pPr>
          </w:p>
        </w:tc>
      </w:tr>
      <w:tr w:rsidR="008953D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953D7" w:rsidRDefault="008953D7" w:rsidP="0001076C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8953D7" w:rsidRDefault="008953D7" w:rsidP="0001076C"/>
        </w:tc>
        <w:tc>
          <w:tcPr>
            <w:tcW w:w="1832" w:type="dxa"/>
            <w:shd w:val="clear" w:color="auto" w:fill="auto"/>
            <w:vAlign w:val="bottom"/>
            <w:hideMark/>
          </w:tcPr>
          <w:p w:rsidR="008953D7" w:rsidRDefault="008953D7" w:rsidP="0001076C">
            <w:pPr>
              <w:jc w:val="right"/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8953D7" w:rsidRDefault="008953D7" w:rsidP="0001076C">
            <w:pPr>
              <w:jc w:val="right"/>
            </w:pPr>
          </w:p>
        </w:tc>
      </w:tr>
      <w:tr w:rsidR="008953D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953D7" w:rsidRDefault="008953D7" w:rsidP="0001076C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8953D7" w:rsidRDefault="008953D7" w:rsidP="0001076C"/>
        </w:tc>
        <w:tc>
          <w:tcPr>
            <w:tcW w:w="1832" w:type="dxa"/>
            <w:shd w:val="clear" w:color="auto" w:fill="auto"/>
            <w:vAlign w:val="bottom"/>
            <w:hideMark/>
          </w:tcPr>
          <w:p w:rsidR="008953D7" w:rsidRDefault="008953D7" w:rsidP="0001076C">
            <w:pPr>
              <w:jc w:val="right"/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8953D7" w:rsidRDefault="008953D7" w:rsidP="0001076C">
            <w:pPr>
              <w:jc w:val="right"/>
            </w:pPr>
          </w:p>
        </w:tc>
      </w:tr>
      <w:tr w:rsidR="008953D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953D7" w:rsidRDefault="008953D7" w:rsidP="0001076C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8953D7" w:rsidRDefault="008953D7" w:rsidP="0001076C"/>
        </w:tc>
        <w:tc>
          <w:tcPr>
            <w:tcW w:w="1832" w:type="dxa"/>
            <w:shd w:val="clear" w:color="auto" w:fill="auto"/>
            <w:vAlign w:val="bottom"/>
            <w:hideMark/>
          </w:tcPr>
          <w:p w:rsidR="008953D7" w:rsidRDefault="008953D7" w:rsidP="0001076C">
            <w:pPr>
              <w:jc w:val="right"/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8953D7" w:rsidRDefault="008953D7" w:rsidP="0001076C">
            <w:pPr>
              <w:jc w:val="right"/>
            </w:pP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626 951,6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6</w:t>
            </w:r>
            <w:r w:rsidR="008953D7">
              <w:t>31</w:t>
            </w:r>
            <w:r>
              <w:t xml:space="preserve"> </w:t>
            </w:r>
            <w:r w:rsidR="008953D7">
              <w:t>872</w:t>
            </w:r>
            <w:r>
              <w:t>,</w:t>
            </w:r>
            <w:r w:rsidR="008953D7">
              <w:t>2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lastRenderedPageBreak/>
              <w:t xml:space="preserve">1 11 01040 04 0000 120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9 267,1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01076C">
            <w:pPr>
              <w:jc w:val="right"/>
            </w:pPr>
            <w:r>
              <w:t>9</w:t>
            </w:r>
            <w:r w:rsidR="0018420F">
              <w:t xml:space="preserve"> </w:t>
            </w:r>
            <w:r>
              <w:t>267,1</w:t>
            </w:r>
            <w:r w:rsidR="00A53A96">
              <w:t> </w:t>
            </w:r>
          </w:p>
        </w:tc>
      </w:tr>
      <w:tr w:rsidR="00A53A96" w:rsidRPr="008953D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1 11 05000 00 0000 120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492 197,2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8953D7" w:rsidRDefault="00BF67DC" w:rsidP="00BF67DC">
            <w:pPr>
              <w:jc w:val="right"/>
              <w:rPr>
                <w:highlight w:val="green"/>
              </w:rPr>
            </w:pPr>
            <w:r w:rsidRPr="00BF67DC">
              <w:t>503</w:t>
            </w:r>
            <w:r w:rsidR="00A53A96" w:rsidRPr="00BF67DC">
              <w:t xml:space="preserve"> 4</w:t>
            </w:r>
            <w:r w:rsidRPr="00BF67DC">
              <w:t>33</w:t>
            </w:r>
            <w:r w:rsidR="00A53A96" w:rsidRPr="00BF67DC">
              <w:t>,</w:t>
            </w:r>
            <w:r w:rsidRPr="00BF67DC">
              <w:t>0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1 11 05012 04 0000 120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410 000,0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4</w:t>
            </w:r>
            <w:r w:rsidR="008953D7">
              <w:t>2</w:t>
            </w:r>
            <w:r>
              <w:t xml:space="preserve">0 </w:t>
            </w:r>
            <w:r w:rsidR="008953D7">
              <w:t>296</w:t>
            </w:r>
            <w:r>
              <w:t>,</w:t>
            </w:r>
            <w:r w:rsidR="008953D7">
              <w:t>5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1 11 05024 04 0000 120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13 300,0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15</w:t>
            </w:r>
            <w:r w:rsidR="00A53A96">
              <w:t xml:space="preserve"> </w:t>
            </w:r>
            <w:r>
              <w:t>973</w:t>
            </w:r>
            <w:r w:rsidR="00A53A96">
              <w:t>,</w:t>
            </w:r>
            <w:r>
              <w:t>1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131,8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1</w:t>
            </w:r>
            <w:r w:rsidR="008953D7">
              <w:t>33</w:t>
            </w:r>
            <w:r>
              <w:t>,</w:t>
            </w:r>
            <w:r w:rsidR="008953D7">
              <w:t>5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1 11 05074 04 0000 120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68 720,3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6</w:t>
            </w:r>
            <w:r w:rsidR="008953D7">
              <w:t>6</w:t>
            </w:r>
            <w:r>
              <w:t xml:space="preserve"> </w:t>
            </w:r>
            <w:r w:rsidR="008953D7">
              <w:t>984</w:t>
            </w:r>
            <w:r>
              <w:t>,</w:t>
            </w:r>
            <w:r w:rsidR="008953D7">
              <w:t>8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1 11 05312 04 0000 120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45,1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01076C">
            <w:pPr>
              <w:jc w:val="right"/>
            </w:pPr>
            <w:r>
              <w:t>45,1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1 11 07014 04 0000 120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7 860,3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7 8</w:t>
            </w:r>
            <w:r w:rsidR="008953D7">
              <w:t>60</w:t>
            </w:r>
            <w:r>
              <w:t>,</w:t>
            </w:r>
            <w:r w:rsidR="008953D7">
              <w:t>3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117 627,0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1</w:t>
            </w:r>
            <w:r w:rsidR="008953D7">
              <w:t>11</w:t>
            </w:r>
            <w:r>
              <w:t xml:space="preserve"> </w:t>
            </w:r>
            <w:r w:rsidR="008953D7">
              <w:t>311</w:t>
            </w:r>
            <w:r>
              <w:t>,8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ПЛАТЕЖИ ПРИ ПОЛЬЗОВАНИИ ПРИРОДНЫМИ РЕСУРСАМИ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33 224,1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3</w:t>
            </w:r>
            <w:r w:rsidR="00A53A96">
              <w:t>3 5</w:t>
            </w:r>
            <w:r>
              <w:t>81</w:t>
            </w:r>
            <w:r w:rsidR="00A53A96">
              <w:t>,</w:t>
            </w:r>
            <w:r>
              <w:t>9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1 12 01000 01 0000 120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Плата за негативное воздействие на окружающую среду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33 224,1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3</w:t>
            </w:r>
            <w:r w:rsidR="00A53A96">
              <w:t>3 5</w:t>
            </w:r>
            <w:r>
              <w:t>81</w:t>
            </w:r>
            <w:r w:rsidR="00A53A96">
              <w:t>,</w:t>
            </w:r>
            <w:r>
              <w:t>9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16 381,4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16</w:t>
            </w:r>
            <w:r w:rsidR="00A53A96">
              <w:t xml:space="preserve"> </w:t>
            </w:r>
            <w:r>
              <w:t>425</w:t>
            </w:r>
            <w:r w:rsidR="00A53A96">
              <w:t>,</w:t>
            </w:r>
            <w:r>
              <w:t>7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7,6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7</w:t>
            </w:r>
            <w:r w:rsidR="00A53A96">
              <w:t>,</w:t>
            </w:r>
            <w:r>
              <w:t>6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1 033,1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2D5B5D" w:rsidP="002D5B5D">
            <w:pPr>
              <w:jc w:val="right"/>
            </w:pPr>
            <w:r>
              <w:t>703</w:t>
            </w:r>
            <w:r w:rsidR="00A53A96">
              <w:t>,</w:t>
            </w:r>
            <w:r>
              <w:t>3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Прочие доходы от компенсации затрат бюджетов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15 340,7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2D5B5D" w:rsidP="002D5B5D">
            <w:pPr>
              <w:jc w:val="right"/>
            </w:pPr>
            <w:r>
              <w:t xml:space="preserve"> 15 714,8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1 14 00000 00 0000 000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ОТ ПРОДАЖИ МАТЕРИАЛЬНЫХ И НЕМАТЕРИАЛЬНЫХ АКТИВОВ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58 142,0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53</w:t>
            </w:r>
            <w:r w:rsidR="00A53A96">
              <w:t xml:space="preserve"> </w:t>
            </w:r>
            <w:r>
              <w:t>7</w:t>
            </w:r>
            <w:r w:rsidR="00A53A96">
              <w:t>5</w:t>
            </w:r>
            <w:r>
              <w:t>1</w:t>
            </w:r>
            <w:r w:rsidR="00A53A96">
              <w:t>,</w:t>
            </w:r>
            <w:r>
              <w:t>2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1 14 01040 04 0000 410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583,4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01076C">
            <w:pPr>
              <w:jc w:val="right"/>
            </w:pPr>
            <w:r>
              <w:t>583,4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1 14 02040 04 0000 410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8 878,6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9</w:t>
            </w:r>
            <w:r w:rsidR="00A53A96">
              <w:t xml:space="preserve"> </w:t>
            </w:r>
            <w:r>
              <w:t>478</w:t>
            </w:r>
            <w:r w:rsidR="00A53A96">
              <w:t>,</w:t>
            </w:r>
            <w:r>
              <w:t>2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1 14 06012 04 0000 430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45 000,0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39</w:t>
            </w:r>
            <w:r w:rsidR="00A53A96">
              <w:t xml:space="preserve"> </w:t>
            </w:r>
            <w:r>
              <w:t>555</w:t>
            </w:r>
            <w:r w:rsidR="00A53A96">
              <w:t>,</w:t>
            </w:r>
            <w:r>
              <w:t>4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1 14 06312 04 0000 430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3 680,0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8953D7">
            <w:pPr>
              <w:jc w:val="right"/>
            </w:pPr>
            <w:r>
              <w:t>4</w:t>
            </w:r>
            <w:r w:rsidR="00A53A96">
              <w:t xml:space="preserve"> </w:t>
            </w:r>
            <w:r>
              <w:t>134</w:t>
            </w:r>
            <w:r w:rsidR="00A53A96">
              <w:t>,</w:t>
            </w:r>
            <w:r>
              <w:t>2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ШТРАФЫ, САНКЦИИ, ВОЗМЕЩЕНИЕ УЩЕРБА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108 536,0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953D7">
            <w:pPr>
              <w:jc w:val="right"/>
            </w:pPr>
            <w:r>
              <w:t>1</w:t>
            </w:r>
            <w:r w:rsidR="008953D7">
              <w:t>15</w:t>
            </w:r>
            <w:r>
              <w:t xml:space="preserve"> </w:t>
            </w:r>
            <w:r w:rsidR="008953D7">
              <w:t>511</w:t>
            </w:r>
            <w:r>
              <w:t>,</w:t>
            </w:r>
            <w:r w:rsidR="008953D7">
              <w:t>4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1 17 00000 00 0000 000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ПРОЧИЕ НЕНАЛОГОВЫЕ ДОХОДЫ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242,6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953D7" w:rsidP="0001076C">
            <w:pPr>
              <w:jc w:val="right"/>
            </w:pPr>
            <w:r>
              <w:t>-412,7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Прочие неналоговые доходы бюджетов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242,6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EF4CF3" w:rsidP="0001076C">
            <w:pPr>
              <w:jc w:val="right"/>
            </w:pPr>
            <w:r>
              <w:t>245,5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2 00 00000 00 0000 000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БЕЗВОЗМЕЗДНЫЕ ПОСТУПЛЕНИЯ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E41673" w:rsidRDefault="00A53A96" w:rsidP="00E41673">
            <w:pPr>
              <w:jc w:val="right"/>
              <w:rPr>
                <w:lang w:val="en-US"/>
              </w:rPr>
            </w:pPr>
            <w:r>
              <w:t>11 157 030,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535FD9" w:rsidRDefault="00881F5E" w:rsidP="00881F5E">
            <w:pPr>
              <w:jc w:val="right"/>
              <w:rPr>
                <w:lang w:val="en-US"/>
              </w:rPr>
            </w:pPr>
            <w:r>
              <w:t>11</w:t>
            </w:r>
            <w:r w:rsidR="00A53A96">
              <w:t xml:space="preserve"> </w:t>
            </w:r>
            <w:r>
              <w:t>0</w:t>
            </w:r>
            <w:r w:rsidR="00A53A96">
              <w:t>1</w:t>
            </w:r>
            <w:r>
              <w:t>6</w:t>
            </w:r>
            <w:r w:rsidR="00A53A96">
              <w:t xml:space="preserve"> </w:t>
            </w:r>
            <w:r>
              <w:t>78</w:t>
            </w:r>
            <w:r w:rsidR="00A53A96">
              <w:t>7,</w:t>
            </w:r>
            <w:r>
              <w:t>5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lastRenderedPageBreak/>
              <w:t xml:space="preserve">2 02 00000 00 0000 000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762D61" w:rsidRDefault="00A53A96" w:rsidP="00762D61">
            <w:pPr>
              <w:jc w:val="right"/>
              <w:rPr>
                <w:lang w:val="en-US"/>
              </w:rPr>
            </w:pPr>
            <w:r>
              <w:t>11 305 728,</w:t>
            </w:r>
            <w:r>
              <w:rPr>
                <w:lang w:val="en-US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81F5E" w:rsidP="00881F5E">
            <w:pPr>
              <w:jc w:val="right"/>
            </w:pPr>
            <w:r>
              <w:t>11</w:t>
            </w:r>
            <w:r w:rsidR="00A53A96">
              <w:t xml:space="preserve"> 1</w:t>
            </w:r>
            <w:r>
              <w:t>6</w:t>
            </w:r>
            <w:r w:rsidR="00A53A96">
              <w:t xml:space="preserve">5 </w:t>
            </w:r>
            <w:r>
              <w:t>490</w:t>
            </w:r>
            <w:r w:rsidR="00A53A96">
              <w:t>,</w:t>
            </w:r>
            <w:r>
              <w:t>3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2 02 10000 00 0000 150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39 640,2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5F7DD2" w:rsidRDefault="005F7DD2" w:rsidP="005F7DD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</w:t>
            </w:r>
            <w:r w:rsidR="00A53A96">
              <w:t xml:space="preserve"> </w:t>
            </w:r>
            <w:r>
              <w:rPr>
                <w:lang w:val="en-US"/>
              </w:rPr>
              <w:t>454</w:t>
            </w:r>
            <w:r w:rsidR="00A53A96">
              <w:t>,</w:t>
            </w:r>
            <w:r>
              <w:rPr>
                <w:lang w:val="en-US"/>
              </w:rPr>
              <w:t>9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2 02 15001 04 0001 150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39 454,9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5F7DD2" w:rsidP="0001076C">
            <w:pPr>
              <w:jc w:val="right"/>
            </w:pPr>
            <w:r>
              <w:rPr>
                <w:lang w:val="en-US"/>
              </w:rPr>
              <w:t>39</w:t>
            </w:r>
            <w:r>
              <w:t xml:space="preserve"> </w:t>
            </w:r>
            <w:r>
              <w:rPr>
                <w:lang w:val="en-US"/>
              </w:rPr>
              <w:t>454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2 02 15002 04 0000 150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185,3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4 467 962,0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5F7DD2" w:rsidRDefault="005F7DD2" w:rsidP="005F7DD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A53A96">
              <w:t xml:space="preserve"> </w:t>
            </w:r>
            <w:r>
              <w:rPr>
                <w:lang w:val="en-US"/>
              </w:rPr>
              <w:t>365</w:t>
            </w:r>
            <w:r w:rsidR="00A53A96">
              <w:t xml:space="preserve"> </w:t>
            </w:r>
            <w:r>
              <w:rPr>
                <w:lang w:val="en-US"/>
              </w:rPr>
              <w:t>343</w:t>
            </w:r>
            <w:r w:rsidR="00A53A96">
              <w:t>,</w:t>
            </w:r>
            <w:r>
              <w:rPr>
                <w:lang w:val="en-US"/>
              </w:rPr>
              <w:t>6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2 02 20299 04 0000 150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122 781,4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5F7DD2" w:rsidRDefault="005F7DD2" w:rsidP="005F7DD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</w:t>
            </w:r>
            <w:r w:rsidR="00A53A96">
              <w:t xml:space="preserve"> </w:t>
            </w:r>
            <w:r>
              <w:rPr>
                <w:lang w:val="en-US"/>
              </w:rPr>
              <w:t>48</w:t>
            </w:r>
            <w:r w:rsidR="00A53A96">
              <w:t>6,</w:t>
            </w:r>
            <w:r>
              <w:rPr>
                <w:lang w:val="en-US"/>
              </w:rPr>
              <w:t>2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2 02 25021 04 0000 150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DD1282" w:rsidRDefault="00A53A96" w:rsidP="00DD1282">
            <w:pPr>
              <w:jc w:val="right"/>
              <w:rPr>
                <w:lang w:val="en-US"/>
              </w:rPr>
            </w:pPr>
            <w:r>
              <w:t>122 62</w:t>
            </w:r>
            <w:r>
              <w:rPr>
                <w:lang w:val="en-US"/>
              </w:rPr>
              <w:t>5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5F7DD2" w:rsidP="0001076C">
            <w:pPr>
              <w:jc w:val="right"/>
            </w:pPr>
            <w:r w:rsidRPr="005F7DD2">
              <w:t>122</w:t>
            </w:r>
            <w:r>
              <w:rPr>
                <w:lang w:val="en-US"/>
              </w:rPr>
              <w:t> </w:t>
            </w:r>
            <w:r w:rsidRPr="005F7DD2">
              <w:t>625</w:t>
            </w:r>
            <w:r>
              <w:t>,0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2 02 25232 04 0000 150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DD1282" w:rsidRDefault="00A53A96" w:rsidP="00DD1282">
            <w:pPr>
              <w:jc w:val="right"/>
              <w:rPr>
                <w:lang w:val="en-US"/>
              </w:rPr>
            </w:pPr>
            <w:r>
              <w:t>383 827,</w:t>
            </w:r>
            <w:r>
              <w:rPr>
                <w:lang w:val="en-US"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5F7DD2">
            <w:pPr>
              <w:jc w:val="right"/>
            </w:pPr>
            <w:r>
              <w:t>3</w:t>
            </w:r>
            <w:r w:rsidR="005F7DD2">
              <w:t>83</w:t>
            </w:r>
            <w:r>
              <w:t xml:space="preserve"> 8</w:t>
            </w:r>
            <w:r w:rsidR="005F7DD2">
              <w:t>27</w:t>
            </w:r>
            <w:r>
              <w:t>,</w:t>
            </w:r>
            <w:r w:rsidR="005F7DD2">
              <w:t>3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2 02 25239 04 0000 150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792 040,8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5F7DD2" w:rsidP="0001076C">
            <w:pPr>
              <w:jc w:val="right"/>
            </w:pPr>
            <w:r>
              <w:t>792 040,8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2 02 25497 04 0000 150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11 784,2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5F7DD2" w:rsidP="0001076C">
            <w:pPr>
              <w:jc w:val="right"/>
            </w:pPr>
            <w:r>
              <w:t>11 784,2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2 02 25519 04 0000 150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438,2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5F7DD2" w:rsidP="0001076C">
            <w:pPr>
              <w:jc w:val="right"/>
            </w:pPr>
            <w:r>
              <w:t>438,2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2 02 25555 04 0000 150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326 577,6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01076C">
            <w:pPr>
              <w:jc w:val="right"/>
            </w:pPr>
            <w:r>
              <w:t>308 507,8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lastRenderedPageBreak/>
              <w:t xml:space="preserve">2 02 29999 04 0070 150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999 900,0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999 900,0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2 02 29999 04 0074 150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поселений области на реализацию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6 078,0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01076C">
            <w:pPr>
              <w:jc w:val="right"/>
            </w:pPr>
            <w:r>
              <w:t>6 056,8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2 02 29999 04 0075 150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128 819,6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01076C">
            <w:pPr>
              <w:jc w:val="right"/>
            </w:pPr>
            <w:r>
              <w:t>128 517,8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2 02 29999 04 0078 150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115 021,2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072F77">
            <w:pPr>
              <w:jc w:val="right"/>
            </w:pPr>
            <w:r>
              <w:t>10</w:t>
            </w:r>
            <w:r w:rsidR="00072F77">
              <w:t>9</w:t>
            </w:r>
            <w:r>
              <w:t xml:space="preserve"> </w:t>
            </w:r>
            <w:r w:rsidR="00072F77">
              <w:t>335</w:t>
            </w:r>
            <w:r>
              <w:t>,</w:t>
            </w:r>
            <w:r w:rsidR="00072F77">
              <w:t>6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2 02 29999 04 0081 150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650 000,0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01076C">
            <w:pPr>
              <w:jc w:val="right"/>
            </w:pPr>
            <w:r>
              <w:t>635 453,3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2 02 29999 04 0082 150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479 600,0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01076C">
            <w:pPr>
              <w:jc w:val="right"/>
            </w:pPr>
            <w:r>
              <w:t>479 493,0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2 02 29999 04 0083 150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100 000,0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01076C">
            <w:pPr>
              <w:jc w:val="right"/>
            </w:pPr>
            <w:r>
              <w:t>93 951,6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2 02 29999 04 0086 150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14 219,8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01076C">
            <w:pPr>
              <w:jc w:val="right"/>
            </w:pPr>
            <w:r>
              <w:t>14 219,8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2 02 29999 04 0088 150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области на 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12 200,0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535FD9">
            <w:pPr>
              <w:jc w:val="right"/>
            </w:pPr>
            <w:r>
              <w:t>11 610,</w:t>
            </w:r>
            <w:r w:rsidR="00535FD9">
              <w:rPr>
                <w:lang w:val="en-US"/>
              </w:rPr>
              <w:t>5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lastRenderedPageBreak/>
              <w:t xml:space="preserve">2 02 29999 04 0093 150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50 000,0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01076C">
            <w:pPr>
              <w:jc w:val="right"/>
            </w:pPr>
            <w:r>
              <w:t>49 980,0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2 02 29999 04 0095 150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Субсидии бюджетам городских округов области на обеспечение условий для модернизации инфраструктуры общего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8 343,6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01076C">
            <w:pPr>
              <w:jc w:val="right"/>
            </w:pPr>
            <w:r>
              <w:t>8 343,6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2 02 29999 04 0096 150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Cубсидии бюджетам  городских округов области на обеспечение условий для ввода в  эксплуатацию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143 705,3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072F77" w:rsidP="0001076C">
            <w:pPr>
              <w:jc w:val="right"/>
            </w:pPr>
            <w:r>
              <w:t>123 772,1</w:t>
            </w:r>
            <w:r w:rsidR="00A53A96">
              <w:t> </w:t>
            </w:r>
          </w:p>
        </w:tc>
      </w:tr>
      <w:tr w:rsidR="00A53A96" w:rsidRPr="00381155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E41673" w:rsidRDefault="00A53A96" w:rsidP="0088108C">
            <w:pPr>
              <w:jc w:val="right"/>
              <w:rPr>
                <w:lang w:val="en-US"/>
              </w:rPr>
            </w:pPr>
            <w:r>
              <w:t>5 198 288,</w:t>
            </w:r>
            <w:r>
              <w:rPr>
                <w:lang w:val="en-US"/>
              </w:rPr>
              <w:t>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381155" w:rsidRDefault="00A53A96" w:rsidP="00381155">
            <w:pPr>
              <w:jc w:val="right"/>
            </w:pPr>
            <w:r w:rsidRPr="00381155">
              <w:t xml:space="preserve">5 </w:t>
            </w:r>
            <w:r w:rsidR="00381155">
              <w:t>170</w:t>
            </w:r>
            <w:r w:rsidRPr="00381155">
              <w:t xml:space="preserve"> 1</w:t>
            </w:r>
            <w:r w:rsidR="00381155">
              <w:t>24</w:t>
            </w:r>
            <w:r w:rsidRPr="00381155">
              <w:t>,</w:t>
            </w:r>
            <w:r w:rsidR="00381155">
              <w:t>8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2 02 30024 04 0001 150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2 895 574,3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A2662">
            <w:pPr>
              <w:jc w:val="right"/>
            </w:pPr>
            <w:r>
              <w:t xml:space="preserve">2 </w:t>
            </w:r>
            <w:r w:rsidR="008A2662">
              <w:t>895</w:t>
            </w:r>
            <w:r>
              <w:t xml:space="preserve"> </w:t>
            </w:r>
            <w:r w:rsidR="008A2662">
              <w:t>573</w:t>
            </w:r>
            <w:r>
              <w:t>,</w:t>
            </w:r>
            <w:r w:rsidR="008A2662">
              <w:t>0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2 02 30024 04 0003 150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4 148,9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A2662">
            <w:pPr>
              <w:jc w:val="right"/>
            </w:pPr>
            <w:r>
              <w:t xml:space="preserve">4 </w:t>
            </w:r>
            <w:r w:rsidR="008A2662">
              <w:t>148</w:t>
            </w:r>
            <w:r>
              <w:t>,</w:t>
            </w:r>
            <w:r w:rsidR="008A2662">
              <w:t>9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2 02 30024 04 0004 150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2 009,7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A2662" w:rsidP="008A2662">
            <w:pPr>
              <w:jc w:val="right"/>
            </w:pPr>
            <w:r>
              <w:t>2 0</w:t>
            </w:r>
            <w:r w:rsidR="00A53A96">
              <w:t>0</w:t>
            </w:r>
            <w:r>
              <w:t>9</w:t>
            </w:r>
            <w:r w:rsidR="00A53A96">
              <w:t>,</w:t>
            </w:r>
            <w:r>
              <w:t>7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2 02 30024 04 0008 150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1 392,2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A2662">
            <w:pPr>
              <w:jc w:val="right"/>
            </w:pPr>
            <w:r>
              <w:t xml:space="preserve">1 </w:t>
            </w:r>
            <w:r w:rsidR="008A2662">
              <w:t>392</w:t>
            </w:r>
            <w:r>
              <w:t>,</w:t>
            </w:r>
            <w:r w:rsidR="008A2662">
              <w:t>2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lastRenderedPageBreak/>
              <w:t xml:space="preserve">2 02 30024 04 0009 150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16 193,6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A2662" w:rsidP="008A2662">
            <w:pPr>
              <w:jc w:val="right"/>
            </w:pPr>
            <w:r>
              <w:t>16 184</w:t>
            </w:r>
            <w:r w:rsidR="00A53A96">
              <w:t>,</w:t>
            </w:r>
            <w:r>
              <w:t>5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2 02 30024 04 0010 150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18 608,2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A53A96" w:rsidP="008A2662">
            <w:pPr>
              <w:jc w:val="right"/>
            </w:pPr>
            <w:r>
              <w:t>1</w:t>
            </w:r>
            <w:r w:rsidR="008A2662">
              <w:t>8</w:t>
            </w:r>
            <w:r>
              <w:t xml:space="preserve"> </w:t>
            </w:r>
            <w:r w:rsidR="008A2662">
              <w:t>532</w:t>
            </w:r>
            <w:r>
              <w:t>,0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2 02 30024 04 0011 150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1 951,2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8A2662" w:rsidP="008A2662">
            <w:pPr>
              <w:jc w:val="right"/>
            </w:pPr>
            <w:r>
              <w:t>1</w:t>
            </w:r>
            <w:r w:rsidR="00A53A96">
              <w:t xml:space="preserve"> </w:t>
            </w:r>
            <w:r>
              <w:t>950</w:t>
            </w:r>
            <w:r w:rsidR="00A53A96">
              <w:t>,</w:t>
            </w:r>
            <w:r>
              <w:t>0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2 02 30024 04 0012 150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7 490,2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4A2DC6" w:rsidRDefault="00A53A96" w:rsidP="004A2DC6">
            <w:pPr>
              <w:jc w:val="right"/>
              <w:rPr>
                <w:lang w:val="en-US"/>
              </w:rPr>
            </w:pPr>
            <w:r>
              <w:t xml:space="preserve">7 </w:t>
            </w:r>
            <w:r w:rsidR="004A2DC6">
              <w:rPr>
                <w:lang w:val="en-US"/>
              </w:rPr>
              <w:t>2</w:t>
            </w:r>
            <w:r>
              <w:t>02,</w:t>
            </w:r>
            <w:r w:rsidR="004A2DC6">
              <w:rPr>
                <w:lang w:val="en-US"/>
              </w:rPr>
              <w:t>6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2 02 30024 04 0014 150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193 234,7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4A2DC6" w:rsidRDefault="004A2DC6" w:rsidP="004A2DC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193</w:t>
            </w:r>
            <w:r w:rsidR="00A53A96">
              <w:t xml:space="preserve"> </w:t>
            </w:r>
            <w:r>
              <w:rPr>
                <w:lang w:val="en-US"/>
              </w:rPr>
              <w:t>234</w:t>
            </w:r>
            <w:r w:rsidR="00A53A96">
              <w:t>,</w:t>
            </w:r>
            <w:r>
              <w:rPr>
                <w:lang w:val="en-US"/>
              </w:rPr>
              <w:t>7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2 02 30024 04 0015 150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927,3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4A2DC6" w:rsidRDefault="00A53A96" w:rsidP="004D751D">
            <w:pPr>
              <w:jc w:val="right"/>
              <w:rPr>
                <w:lang w:val="en-US"/>
              </w:rPr>
            </w:pPr>
            <w:r>
              <w:t>9</w:t>
            </w:r>
            <w:r w:rsidR="004A2DC6">
              <w:rPr>
                <w:lang w:val="en-US"/>
              </w:rPr>
              <w:t>2</w:t>
            </w:r>
            <w:r>
              <w:t>7,</w:t>
            </w:r>
            <w:r w:rsidR="004D751D">
              <w:t>3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2 02 30024 04 0016 150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289 129,6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4A2DC6" w:rsidRDefault="004A2DC6" w:rsidP="004A2DC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264</w:t>
            </w:r>
            <w:r w:rsidR="00A53A96">
              <w:t xml:space="preserve"> </w:t>
            </w:r>
            <w:r>
              <w:rPr>
                <w:lang w:val="en-US"/>
              </w:rPr>
              <w:t>11</w:t>
            </w:r>
            <w:r w:rsidR="00A53A96">
              <w:t>3,</w:t>
            </w:r>
            <w:r>
              <w:rPr>
                <w:lang w:val="en-US"/>
              </w:rPr>
              <w:t>1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lastRenderedPageBreak/>
              <w:t xml:space="preserve">2 02 30024 04 0027 150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72 055,5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D21090" w:rsidRDefault="00A53A96" w:rsidP="004D751D">
            <w:pPr>
              <w:jc w:val="right"/>
              <w:rPr>
                <w:lang w:val="en-US"/>
              </w:rPr>
            </w:pPr>
            <w:r>
              <w:t>6</w:t>
            </w:r>
            <w:r w:rsidR="004A2DC6">
              <w:rPr>
                <w:lang w:val="en-US"/>
              </w:rPr>
              <w:t>9</w:t>
            </w:r>
            <w:r>
              <w:t xml:space="preserve"> </w:t>
            </w:r>
            <w:r w:rsidR="004A2DC6">
              <w:rPr>
                <w:lang w:val="en-US"/>
              </w:rPr>
              <w:t>396</w:t>
            </w:r>
            <w:r>
              <w:t>,</w:t>
            </w:r>
            <w:r w:rsidR="004D751D">
              <w:t>1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2 02 30024 04 0028 150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18 680,1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4A2DC6" w:rsidRDefault="00A53A96" w:rsidP="004A2DC6">
            <w:pPr>
              <w:jc w:val="right"/>
              <w:rPr>
                <w:lang w:val="en-US"/>
              </w:rPr>
            </w:pPr>
            <w:r>
              <w:t>1</w:t>
            </w:r>
            <w:r w:rsidR="004A2DC6" w:rsidRPr="004A2DC6">
              <w:t>8</w:t>
            </w:r>
            <w:r w:rsidR="004A2DC6">
              <w:t> 679</w:t>
            </w:r>
            <w:r>
              <w:t>,</w:t>
            </w:r>
            <w:r w:rsidR="004A2DC6">
              <w:rPr>
                <w:lang w:val="en-US"/>
              </w:rPr>
              <w:t>8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2 02 30024 04 0029 150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7 373,5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4A2DC6" w:rsidRDefault="00A53A96" w:rsidP="004A2DC6">
            <w:pPr>
              <w:jc w:val="right"/>
              <w:rPr>
                <w:lang w:val="en-US"/>
              </w:rPr>
            </w:pPr>
            <w:r>
              <w:t>7 3</w:t>
            </w:r>
            <w:r w:rsidR="004A2DC6">
              <w:rPr>
                <w:lang w:val="en-US"/>
              </w:rPr>
              <w:t>73</w:t>
            </w:r>
            <w:r>
              <w:t>,</w:t>
            </w:r>
            <w:r w:rsidR="004A2DC6">
              <w:rPr>
                <w:lang w:val="en-US"/>
              </w:rPr>
              <w:t>1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2 02 30024 04 0037 150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1 667 624,6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4A2DC6" w:rsidRDefault="00A53A96" w:rsidP="004A2DC6">
            <w:pPr>
              <w:jc w:val="right"/>
              <w:rPr>
                <w:lang w:val="en-US"/>
              </w:rPr>
            </w:pPr>
            <w:r>
              <w:t xml:space="preserve">1 </w:t>
            </w:r>
            <w:r w:rsidR="004A2DC6">
              <w:rPr>
                <w:lang w:val="en-US"/>
              </w:rPr>
              <w:t>667</w:t>
            </w:r>
            <w:r>
              <w:t xml:space="preserve"> </w:t>
            </w:r>
            <w:r w:rsidR="004A2DC6">
              <w:rPr>
                <w:lang w:val="en-US"/>
              </w:rPr>
              <w:t>624</w:t>
            </w:r>
            <w:r>
              <w:t>,</w:t>
            </w:r>
            <w:r w:rsidR="004A2DC6">
              <w:rPr>
                <w:lang w:val="en-US"/>
              </w:rPr>
              <w:t>6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2 02 30024 04 0038 150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490,9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4A2DC6" w:rsidRDefault="004A2DC6" w:rsidP="004A2DC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424</w:t>
            </w:r>
            <w:r w:rsidR="00A53A96">
              <w:t>,</w:t>
            </w:r>
            <w:r>
              <w:rPr>
                <w:lang w:val="en-US"/>
              </w:rPr>
              <w:t>8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2 02 30024 04 0039 150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32,5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D21090" w:rsidRDefault="00A53A96" w:rsidP="00D21090">
            <w:pPr>
              <w:jc w:val="right"/>
              <w:rPr>
                <w:lang w:val="en-US"/>
              </w:rPr>
            </w:pPr>
            <w:r>
              <w:t>3</w:t>
            </w:r>
            <w:r w:rsidR="004A2DC6">
              <w:rPr>
                <w:lang w:val="en-US"/>
              </w:rPr>
              <w:t>1</w:t>
            </w:r>
            <w:r>
              <w:t>,</w:t>
            </w:r>
            <w:r w:rsidR="00D21090">
              <w:rPr>
                <w:lang w:val="en-US"/>
              </w:rPr>
              <w:t>8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lastRenderedPageBreak/>
              <w:t xml:space="preserve">2 02 30024 04 0040 150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области на проведение мероприятий по отлову и содержанию животных без владельцев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1 216,4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4A2DC6" w:rsidRDefault="00A53A96" w:rsidP="004A2DC6">
            <w:pPr>
              <w:jc w:val="right"/>
              <w:rPr>
                <w:lang w:val="en-US"/>
              </w:rPr>
            </w:pPr>
            <w:r>
              <w:t xml:space="preserve">1 </w:t>
            </w:r>
            <w:r w:rsidR="004A2DC6">
              <w:rPr>
                <w:lang w:val="en-US"/>
              </w:rPr>
              <w:t>192</w:t>
            </w:r>
            <w:r>
              <w:t>,</w:t>
            </w:r>
            <w:r w:rsidR="004A2DC6">
              <w:rPr>
                <w:lang w:val="en-US"/>
              </w:rPr>
              <w:t>2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2 02 35120 04 0000 150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155,4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01076C">
            <w:pPr>
              <w:jc w:val="right"/>
            </w:pPr>
            <w:r>
              <w:rPr>
                <w:lang w:val="en-US"/>
              </w:rPr>
              <w:t>134</w:t>
            </w:r>
            <w:r>
              <w:t>,4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 xml:space="preserve">Иные межбюджетные трансферты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88108C" w:rsidRDefault="00A53A96" w:rsidP="0001076C">
            <w:pPr>
              <w:jc w:val="right"/>
              <w:rPr>
                <w:lang w:val="en-US"/>
              </w:rPr>
            </w:pPr>
            <w:r>
              <w:t>1 599 837,</w:t>
            </w:r>
            <w:r>
              <w:rPr>
                <w:lang w:val="en-US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DD1282" w:rsidRDefault="006E20EC" w:rsidP="006E20EC">
            <w:pPr>
              <w:jc w:val="right"/>
              <w:rPr>
                <w:lang w:val="en-US"/>
              </w:rPr>
            </w:pPr>
            <w:r>
              <w:t>1 590 567</w:t>
            </w:r>
            <w:r w:rsidR="00A53A96">
              <w:t>,</w:t>
            </w:r>
            <w:r>
              <w:t>0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2 02 45159 04 0000 150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430 162,9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01076C">
            <w:pPr>
              <w:jc w:val="right"/>
            </w:pPr>
            <w:r>
              <w:t>430 162,9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2 02 45390 04 0000 150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320 000,0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535FD9">
            <w:pPr>
              <w:jc w:val="right"/>
            </w:pPr>
            <w:r>
              <w:t>319 590,</w:t>
            </w:r>
            <w:r w:rsidR="00535FD9">
              <w:rPr>
                <w:lang w:val="en-US"/>
              </w:rPr>
              <w:t>2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2 02 45454 04 0000 150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01076C">
            <w:pPr>
              <w:jc w:val="right"/>
            </w:pPr>
            <w:r>
              <w:t>10 000,0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2 02 49001 04 0000 150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400 000,0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01076C">
            <w:pPr>
              <w:jc w:val="right"/>
            </w:pPr>
            <w:r>
              <w:t>400 000,0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2 02 49999 04 0006 150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88108C" w:rsidRDefault="00A53A96" w:rsidP="0001076C">
            <w:pPr>
              <w:jc w:val="right"/>
              <w:rPr>
                <w:lang w:val="en-US"/>
              </w:rPr>
            </w:pPr>
            <w:r>
              <w:t>73 047,</w:t>
            </w:r>
            <w:r>
              <w:rPr>
                <w:lang w:val="en-US"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0F0D35">
            <w:pPr>
              <w:jc w:val="right"/>
            </w:pPr>
            <w:r>
              <w:t>73 047,</w:t>
            </w:r>
            <w:r w:rsidR="000F0D35">
              <w:t>3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2 02 49999 04 0013 150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области 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29 064,2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01076C">
            <w:pPr>
              <w:jc w:val="right"/>
            </w:pPr>
            <w:r>
              <w:t>28 505,1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2 02 49999 04 0017 150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области стимулирующего (поощрительного) характера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8 425,0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01076C">
            <w:pPr>
              <w:jc w:val="right"/>
            </w:pPr>
            <w:r>
              <w:t>8 425,0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2 02 49999 04 0021 150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177 389,0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535FD9">
            <w:pPr>
              <w:jc w:val="right"/>
            </w:pPr>
            <w:r>
              <w:t>177 204,</w:t>
            </w:r>
            <w:r w:rsidR="00535FD9">
              <w:rPr>
                <w:lang w:val="en-US"/>
              </w:rPr>
              <w:t>8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2 02 49999 04 0025 150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 городских округов области на обеспечение условий для создания модельных муниципальных библиотек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1 900,0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01076C">
            <w:pPr>
              <w:jc w:val="right"/>
            </w:pPr>
            <w:r>
              <w:t>1 900,0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lastRenderedPageBreak/>
              <w:t xml:space="preserve">2 02 49999 04 0027 150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4D751D">
            <w:r>
              <w:t>Межбюджетные трансферты, передаваемые бюджетам городских округов области в целях выполнения работ по разработке проектной документации, проведению строительства, реставрации и капитального ремонта объектов социальной инфраструктуры и городского хозяйства области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60 213,9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6E20EC" w:rsidP="0001076C">
            <w:pPr>
              <w:jc w:val="right"/>
            </w:pPr>
            <w:r>
              <w:t>59 875,3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2 02 49999 04 0028 150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области на проведение ремонтных работ и благоустройство территорий парковых комплексов в связи с празднованием 75-летия Победы в Великой Отечественной войне 1941-1945 годов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381155" w:rsidP="0001076C">
            <w:pPr>
              <w:jc w:val="right"/>
            </w:pPr>
            <w:r>
              <w:t>26 967,1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2 02 49999 04 0029 150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области в целях осуществления ремонтно-реставрационных работ по сохранению объектов культурного наследия регионального значения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381155" w:rsidP="0001076C">
            <w:pPr>
              <w:jc w:val="right"/>
            </w:pPr>
            <w:r>
              <w:t>10 000,0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2 02 49999 04 0030 150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30 000,0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381155" w:rsidP="0001076C">
            <w:pPr>
              <w:jc w:val="right"/>
            </w:pPr>
            <w:r>
              <w:t>30 000,0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2 02 49999 04 0031 150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19 635,4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381155" w:rsidRDefault="00381155" w:rsidP="00381155">
            <w:pPr>
              <w:jc w:val="right"/>
            </w:pPr>
            <w:r>
              <w:t>14 889,3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2 18 00000 00 0000 000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38 577,1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381155" w:rsidP="0001076C">
            <w:pPr>
              <w:jc w:val="right"/>
            </w:pPr>
            <w:r>
              <w:t>38 577,1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2 18 04010 04 0000 150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6 162,7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381155" w:rsidP="0001076C">
            <w:pPr>
              <w:jc w:val="right"/>
            </w:pPr>
            <w:r>
              <w:t>6 162,7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2 18 04020 04 0000 150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Default="00A53A96" w:rsidP="0001076C">
            <w:pPr>
              <w:jc w:val="right"/>
            </w:pPr>
            <w:r>
              <w:t>32 414,4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Default="00381155" w:rsidP="0001076C">
            <w:pPr>
              <w:jc w:val="right"/>
            </w:pPr>
            <w:r>
              <w:t>32 414,4</w:t>
            </w:r>
            <w:r w:rsidR="00A53A96"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2 19 00000 00 0000 000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9D13E3" w:rsidRDefault="00A53A96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-187 275,8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9D13E3" w:rsidRDefault="00381155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-187 279,9</w:t>
            </w:r>
            <w:r w:rsidR="00A53A96" w:rsidRPr="009D13E3">
              <w:rPr>
                <w:color w:val="000000" w:themeColor="text1"/>
              </w:rPr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2 19 25064 04 0000 150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9D13E3" w:rsidRDefault="00A53A96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-1 447,9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9D13E3" w:rsidRDefault="00381155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-1 447,9</w:t>
            </w:r>
            <w:r w:rsidR="00A53A96" w:rsidRPr="009D13E3">
              <w:rPr>
                <w:color w:val="000000" w:themeColor="text1"/>
              </w:rPr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lastRenderedPageBreak/>
              <w:t xml:space="preserve">2 19 25112 04 0000 150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9D13E3" w:rsidRDefault="00A53A96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-6 087,7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9D13E3" w:rsidRDefault="00381155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-6 087,7</w:t>
            </w:r>
            <w:r w:rsidR="00A53A96" w:rsidRPr="009D13E3">
              <w:rPr>
                <w:color w:val="000000" w:themeColor="text1"/>
              </w:rPr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2 19 25555 04 0000 150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9D13E3" w:rsidRDefault="00A53A96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-460,7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9D13E3" w:rsidRDefault="00381155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-460,7</w:t>
            </w:r>
            <w:r w:rsidR="00A53A96" w:rsidRPr="009D13E3">
              <w:rPr>
                <w:color w:val="000000" w:themeColor="text1"/>
              </w:rPr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2 19 45154 04 0000 150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9D13E3" w:rsidRDefault="00A53A96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-23 119,9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9D13E3" w:rsidRDefault="00381155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-23 119,9</w:t>
            </w:r>
            <w:r w:rsidR="00A53A96" w:rsidRPr="009D13E3">
              <w:rPr>
                <w:color w:val="000000" w:themeColor="text1"/>
              </w:rPr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2 19 60010 04 0001 150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53A96" w:rsidRDefault="00A53A96" w:rsidP="0001076C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53A96" w:rsidRPr="009D13E3" w:rsidRDefault="00A53A96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-1 026,8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  <w:hideMark/>
          </w:tcPr>
          <w:p w:rsidR="00A53A96" w:rsidRPr="009D13E3" w:rsidRDefault="00381155" w:rsidP="00446AC5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-1 03</w:t>
            </w:r>
            <w:r w:rsidR="00446AC5" w:rsidRPr="009D13E3">
              <w:rPr>
                <w:color w:val="000000" w:themeColor="text1"/>
                <w:lang w:val="en-US"/>
              </w:rPr>
              <w:t>1</w:t>
            </w:r>
            <w:r w:rsidRPr="009D13E3">
              <w:rPr>
                <w:color w:val="000000" w:themeColor="text1"/>
              </w:rPr>
              <w:t>,</w:t>
            </w:r>
            <w:r w:rsidR="00446AC5" w:rsidRPr="009D13E3">
              <w:rPr>
                <w:color w:val="000000" w:themeColor="text1"/>
                <w:lang w:val="en-US"/>
              </w:rPr>
              <w:t>0</w:t>
            </w:r>
            <w:r w:rsidR="00A53A96" w:rsidRPr="009D13E3">
              <w:rPr>
                <w:color w:val="000000" w:themeColor="text1"/>
              </w:rPr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53A96" w:rsidRDefault="00A53A96" w:rsidP="0001076C">
            <w:pPr>
              <w:jc w:val="center"/>
            </w:pPr>
            <w:r>
              <w:t xml:space="preserve">2 19 60010 04 0002 150 </w:t>
            </w:r>
          </w:p>
        </w:tc>
        <w:tc>
          <w:tcPr>
            <w:tcW w:w="871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53A96" w:rsidRDefault="00A53A96" w:rsidP="0001076C">
            <w:r>
              <w:t>Возврат остатков целевых межбюджетных трансфертов прошлых лет, финансовое обеспечение которых осуществлялось за счет средств государственной корпорации – Фонда содействия реформированию жилищно-коммунального хозяйства, из бюджетов муниципальных образований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53A96" w:rsidRPr="009D13E3" w:rsidRDefault="00A53A96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-155 132,7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53A96" w:rsidRPr="009D13E3" w:rsidRDefault="00381155" w:rsidP="0001076C">
            <w:pPr>
              <w:jc w:val="right"/>
              <w:rPr>
                <w:color w:val="000000" w:themeColor="text1"/>
              </w:rPr>
            </w:pPr>
            <w:r w:rsidRPr="009D13E3">
              <w:rPr>
                <w:color w:val="000000" w:themeColor="text1"/>
              </w:rPr>
              <w:t>-155 132,7</w:t>
            </w:r>
            <w:r w:rsidR="00A53A96" w:rsidRPr="009D13E3">
              <w:rPr>
                <w:color w:val="000000" w:themeColor="text1"/>
              </w:rPr>
              <w:t> </w:t>
            </w:r>
          </w:p>
        </w:tc>
      </w:tr>
      <w:tr w:rsidR="00A53A96" w:rsidTr="004D751D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A96" w:rsidRDefault="00A53A96" w:rsidP="0001076C">
            <w:r>
              <w:t> 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A96" w:rsidRDefault="00A53A96" w:rsidP="0001076C">
            <w:r>
              <w:t>ВСЕГО: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A96" w:rsidRPr="00E41673" w:rsidRDefault="00A53A96" w:rsidP="00E41673">
            <w:pPr>
              <w:jc w:val="right"/>
              <w:rPr>
                <w:lang w:val="en-US"/>
              </w:rPr>
            </w:pPr>
            <w:r>
              <w:t>18 360 626,</w:t>
            </w:r>
            <w:r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A96" w:rsidRPr="00DD1282" w:rsidRDefault="00A53A96" w:rsidP="00381155">
            <w:pPr>
              <w:jc w:val="right"/>
              <w:rPr>
                <w:lang w:val="en-US"/>
              </w:rPr>
            </w:pPr>
            <w:r>
              <w:t>1</w:t>
            </w:r>
            <w:r w:rsidR="00381155">
              <w:t>8</w:t>
            </w:r>
            <w:r>
              <w:t xml:space="preserve"> </w:t>
            </w:r>
            <w:r w:rsidR="00381155">
              <w:t>232</w:t>
            </w:r>
            <w:r>
              <w:t xml:space="preserve"> </w:t>
            </w:r>
            <w:r w:rsidR="00381155">
              <w:t>444</w:t>
            </w:r>
            <w:r>
              <w:t>,</w:t>
            </w:r>
            <w:r w:rsidR="00381155">
              <w:t>7</w:t>
            </w:r>
          </w:p>
        </w:tc>
      </w:tr>
      <w:tr w:rsidR="00A53A96" w:rsidTr="004D751D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A96" w:rsidRDefault="00A53A96" w:rsidP="0001076C">
            <w:r>
              <w:t xml:space="preserve">  </w:t>
            </w:r>
          </w:p>
        </w:tc>
        <w:tc>
          <w:tcPr>
            <w:tcW w:w="8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A96" w:rsidRDefault="00A53A96" w:rsidP="0001076C"/>
          <w:p w:rsidR="004D751D" w:rsidRDefault="004D751D" w:rsidP="0001076C"/>
        </w:tc>
        <w:tc>
          <w:tcPr>
            <w:tcW w:w="18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A96" w:rsidRDefault="00A53A96" w:rsidP="0001076C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A96" w:rsidRDefault="00A53A96" w:rsidP="0001076C"/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A96" w:rsidRDefault="00A53A96" w:rsidP="0001076C"/>
        </w:tc>
      </w:tr>
    </w:tbl>
    <w:p w:rsidR="004D751D" w:rsidRPr="0074680D" w:rsidRDefault="004D751D" w:rsidP="004D751D">
      <w:r>
        <w:t>Пр</w:t>
      </w:r>
      <w:r w:rsidRPr="0074680D">
        <w:t>едседател</w:t>
      </w:r>
      <w:r>
        <w:t>ь</w:t>
      </w:r>
      <w:r w:rsidRPr="0074680D">
        <w:t xml:space="preserve"> комитета по финансам </w:t>
      </w:r>
    </w:p>
    <w:p w:rsidR="004D751D" w:rsidRPr="0074680D" w:rsidRDefault="004D751D" w:rsidP="004D751D">
      <w:r w:rsidRPr="0074680D">
        <w:t xml:space="preserve">администрации муниципального </w:t>
      </w:r>
    </w:p>
    <w:p w:rsidR="004D751D" w:rsidRPr="0074680D" w:rsidRDefault="004D751D" w:rsidP="004D751D">
      <w:pPr>
        <w:tabs>
          <w:tab w:val="right" w:pos="14760"/>
        </w:tabs>
      </w:pPr>
      <w:r w:rsidRPr="0074680D">
        <w:t>образования «Город Саратов»</w:t>
      </w:r>
      <w:r w:rsidRPr="0074680D">
        <w:tab/>
      </w:r>
      <w:r>
        <w:t>А.С. Струков</w:t>
      </w:r>
    </w:p>
    <w:p w:rsidR="004D751D" w:rsidRPr="00A603F3" w:rsidRDefault="004D751D" w:rsidP="004D751D">
      <w:pPr>
        <w:rPr>
          <w:sz w:val="28"/>
          <w:szCs w:val="28"/>
        </w:rPr>
      </w:pPr>
    </w:p>
    <w:p w:rsidR="00E2598B" w:rsidRPr="004D751D" w:rsidRDefault="00E2598B" w:rsidP="00DD1282"/>
    <w:sectPr w:rsidR="00E2598B" w:rsidRPr="004D751D" w:rsidSect="004D751D">
      <w:headerReference w:type="even" r:id="rId7"/>
      <w:headerReference w:type="default" r:id="rId8"/>
      <w:pgSz w:w="16838" w:h="11906" w:orient="landscape"/>
      <w:pgMar w:top="170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C01" w:rsidRDefault="00D11C01" w:rsidP="00DD1282">
      <w:r>
        <w:separator/>
      </w:r>
    </w:p>
  </w:endnote>
  <w:endnote w:type="continuationSeparator" w:id="1">
    <w:p w:rsidR="00D11C01" w:rsidRDefault="00D11C01" w:rsidP="00DD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C01" w:rsidRDefault="00D11C01" w:rsidP="00DD1282">
      <w:r>
        <w:separator/>
      </w:r>
    </w:p>
  </w:footnote>
  <w:footnote w:type="continuationSeparator" w:id="1">
    <w:p w:rsidR="00D11C01" w:rsidRDefault="00D11C01" w:rsidP="00DD1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D9" w:rsidRDefault="00186022" w:rsidP="00E7707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35FD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35FD9" w:rsidRDefault="00535F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D9" w:rsidRPr="004D751D" w:rsidRDefault="00186022" w:rsidP="00E7707B">
    <w:pPr>
      <w:pStyle w:val="a3"/>
      <w:framePr w:wrap="around" w:vAnchor="text" w:hAnchor="margin" w:xAlign="center" w:y="1"/>
      <w:rPr>
        <w:rStyle w:val="a7"/>
        <w:sz w:val="20"/>
        <w:szCs w:val="20"/>
      </w:rPr>
    </w:pPr>
    <w:r w:rsidRPr="004D751D">
      <w:rPr>
        <w:rStyle w:val="a7"/>
        <w:sz w:val="20"/>
        <w:szCs w:val="20"/>
      </w:rPr>
      <w:fldChar w:fldCharType="begin"/>
    </w:r>
    <w:r w:rsidR="00535FD9" w:rsidRPr="004D751D">
      <w:rPr>
        <w:rStyle w:val="a7"/>
        <w:sz w:val="20"/>
        <w:szCs w:val="20"/>
      </w:rPr>
      <w:instrText xml:space="preserve">PAGE  </w:instrText>
    </w:r>
    <w:r w:rsidRPr="004D751D">
      <w:rPr>
        <w:rStyle w:val="a7"/>
        <w:sz w:val="20"/>
        <w:szCs w:val="20"/>
      </w:rPr>
      <w:fldChar w:fldCharType="separate"/>
    </w:r>
    <w:r w:rsidR="009D13E3">
      <w:rPr>
        <w:rStyle w:val="a7"/>
        <w:noProof/>
        <w:sz w:val="20"/>
        <w:szCs w:val="20"/>
      </w:rPr>
      <w:t>11</w:t>
    </w:r>
    <w:r w:rsidRPr="004D751D">
      <w:rPr>
        <w:rStyle w:val="a7"/>
        <w:sz w:val="20"/>
        <w:szCs w:val="20"/>
      </w:rPr>
      <w:fldChar w:fldCharType="end"/>
    </w:r>
  </w:p>
  <w:p w:rsidR="00535FD9" w:rsidRDefault="00535FD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D1282"/>
    <w:rsid w:val="0001076C"/>
    <w:rsid w:val="00047463"/>
    <w:rsid w:val="00072F77"/>
    <w:rsid w:val="000C396E"/>
    <w:rsid w:val="000C77EF"/>
    <w:rsid w:val="000F0D35"/>
    <w:rsid w:val="001234A7"/>
    <w:rsid w:val="0013058A"/>
    <w:rsid w:val="0018420F"/>
    <w:rsid w:val="00186022"/>
    <w:rsid w:val="001A344F"/>
    <w:rsid w:val="001E1DF7"/>
    <w:rsid w:val="002C3F39"/>
    <w:rsid w:val="002D5B5D"/>
    <w:rsid w:val="002F76B5"/>
    <w:rsid w:val="00381155"/>
    <w:rsid w:val="003F4A11"/>
    <w:rsid w:val="00446AC5"/>
    <w:rsid w:val="004A2DC6"/>
    <w:rsid w:val="004D751D"/>
    <w:rsid w:val="00535FD9"/>
    <w:rsid w:val="00543C9B"/>
    <w:rsid w:val="005F7DD2"/>
    <w:rsid w:val="00642C56"/>
    <w:rsid w:val="00667B1A"/>
    <w:rsid w:val="006808C6"/>
    <w:rsid w:val="006931BD"/>
    <w:rsid w:val="006E20EC"/>
    <w:rsid w:val="006E60CB"/>
    <w:rsid w:val="007104C1"/>
    <w:rsid w:val="00762D61"/>
    <w:rsid w:val="007C3611"/>
    <w:rsid w:val="00800FF5"/>
    <w:rsid w:val="00805F92"/>
    <w:rsid w:val="00820AAC"/>
    <w:rsid w:val="0088108C"/>
    <w:rsid w:val="00881F5E"/>
    <w:rsid w:val="00885BD3"/>
    <w:rsid w:val="008953D7"/>
    <w:rsid w:val="008A2662"/>
    <w:rsid w:val="008A5BFE"/>
    <w:rsid w:val="008D1142"/>
    <w:rsid w:val="009D13E3"/>
    <w:rsid w:val="00A16F1E"/>
    <w:rsid w:val="00A24CAF"/>
    <w:rsid w:val="00A53A96"/>
    <w:rsid w:val="00B42CE5"/>
    <w:rsid w:val="00B912FD"/>
    <w:rsid w:val="00B939FA"/>
    <w:rsid w:val="00BA5452"/>
    <w:rsid w:val="00BF4378"/>
    <w:rsid w:val="00BF67DC"/>
    <w:rsid w:val="00C15EA4"/>
    <w:rsid w:val="00C86196"/>
    <w:rsid w:val="00D11C01"/>
    <w:rsid w:val="00D21090"/>
    <w:rsid w:val="00D84FE0"/>
    <w:rsid w:val="00DD1282"/>
    <w:rsid w:val="00DE1B5C"/>
    <w:rsid w:val="00E00D90"/>
    <w:rsid w:val="00E2598B"/>
    <w:rsid w:val="00E41673"/>
    <w:rsid w:val="00E42E64"/>
    <w:rsid w:val="00E7707B"/>
    <w:rsid w:val="00EA66E2"/>
    <w:rsid w:val="00EE6A10"/>
    <w:rsid w:val="00EF4CF3"/>
    <w:rsid w:val="00EF5182"/>
    <w:rsid w:val="00F0456A"/>
    <w:rsid w:val="00F6400A"/>
    <w:rsid w:val="00F91E71"/>
    <w:rsid w:val="00FE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12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1282"/>
  </w:style>
  <w:style w:type="paragraph" w:styleId="a5">
    <w:name w:val="footer"/>
    <w:basedOn w:val="a"/>
    <w:link w:val="a6"/>
    <w:uiPriority w:val="99"/>
    <w:semiHidden/>
    <w:unhideWhenUsed/>
    <w:rsid w:val="00DD12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282"/>
  </w:style>
  <w:style w:type="character" w:styleId="a7">
    <w:name w:val="page number"/>
    <w:basedOn w:val="a0"/>
    <w:uiPriority w:val="99"/>
    <w:semiHidden/>
    <w:unhideWhenUsed/>
    <w:rsid w:val="00DD12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11</Pages>
  <Words>3423</Words>
  <Characters>19513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ZaharovaEA</cp:lastModifiedBy>
  <cp:revision>3</cp:revision>
  <cp:lastPrinted>2020-02-28T07:25:00Z</cp:lastPrinted>
  <dcterms:created xsi:type="dcterms:W3CDTF">2020-03-02T08:14:00Z</dcterms:created>
  <dcterms:modified xsi:type="dcterms:W3CDTF">2020-03-02T08:18:00Z</dcterms:modified>
</cp:coreProperties>
</file>